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9658ECB" w:rsidR="005A7B3E" w:rsidRDefault="00997F14" w:rsidP="69DDC0AB">
      <w:pPr>
        <w:spacing w:line="240" w:lineRule="auto"/>
        <w:jc w:val="right"/>
        <w:rPr>
          <w:rFonts w:ascii="Corbel" w:hAnsi="Corbel"/>
          <w:i/>
          <w:iCs/>
        </w:rPr>
      </w:pPr>
      <w:r w:rsidRPr="69DDC0A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C16D9AE" w:rsidRPr="69DDC0AB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5A7B3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4B0336AA" w:rsidR="00643D4B" w:rsidRDefault="0071620A" w:rsidP="35B565A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5B565A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5B565A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A7B3E" w:rsidRPr="35B565AA">
        <w:rPr>
          <w:rFonts w:ascii="Corbel" w:hAnsi="Corbel"/>
          <w:i/>
          <w:iCs/>
          <w:smallCaps/>
          <w:sz w:val="24"/>
          <w:szCs w:val="24"/>
        </w:rPr>
        <w:t>202</w:t>
      </w:r>
      <w:r w:rsidR="3C994149" w:rsidRPr="35B565AA">
        <w:rPr>
          <w:rFonts w:ascii="Corbel" w:hAnsi="Corbel"/>
          <w:i/>
          <w:iCs/>
          <w:smallCaps/>
          <w:sz w:val="24"/>
          <w:szCs w:val="24"/>
        </w:rPr>
        <w:t>5</w:t>
      </w:r>
      <w:r w:rsidR="005A7B3E" w:rsidRPr="35B565AA">
        <w:rPr>
          <w:rFonts w:ascii="Corbel" w:hAnsi="Corbel"/>
          <w:i/>
          <w:iCs/>
          <w:smallCaps/>
          <w:sz w:val="24"/>
          <w:szCs w:val="24"/>
        </w:rPr>
        <w:t>-20</w:t>
      </w:r>
      <w:r w:rsidR="4E163327" w:rsidRPr="35B565AA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0FB0C3E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5D58EE1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F057D">
        <w:rPr>
          <w:rFonts w:ascii="Corbel" w:hAnsi="Corbel"/>
          <w:sz w:val="20"/>
          <w:szCs w:val="20"/>
        </w:rPr>
        <w:t>20</w:t>
      </w:r>
      <w:r w:rsidR="24050AA5">
        <w:rPr>
          <w:rFonts w:ascii="Corbel" w:hAnsi="Corbel"/>
          <w:sz w:val="20"/>
          <w:szCs w:val="20"/>
        </w:rPr>
        <w:t>25</w:t>
      </w:r>
      <w:r w:rsidR="004F057D">
        <w:rPr>
          <w:rFonts w:ascii="Corbel" w:hAnsi="Corbel"/>
          <w:sz w:val="20"/>
          <w:szCs w:val="20"/>
        </w:rPr>
        <w:t>/202</w:t>
      </w:r>
      <w:r w:rsidR="2DF264F4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C42F02B" w14:textId="77777777" w:rsidTr="5887CBC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6505C3" w14:textId="77777777" w:rsidR="0085747A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85747A" w:rsidRPr="009C54AE" w14:paraId="4CA29152" w14:textId="77777777" w:rsidTr="5887CBC7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C207F2" w14:textId="77777777" w:rsidTr="5887CBC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975109" w14:textId="4F7F109D" w:rsidR="0085747A" w:rsidRPr="009C54AE" w:rsidRDefault="2DBF74B5" w:rsidP="35B565AA">
            <w:pPr>
              <w:pStyle w:val="Odpowiedzi"/>
              <w:spacing w:beforeAutospacing="1" w:afterAutospacing="1"/>
            </w:pPr>
            <w:r w:rsidRPr="35B565A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887CBC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963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5887CBC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4F05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114F8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F03FBF3" w14:textId="77777777" w:rsidTr="5887CBC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1135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F057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9C54AE" w14:paraId="3B32AF2E" w14:textId="77777777" w:rsidTr="5887CBC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132ED40" w14:textId="77777777" w:rsidTr="5887CBC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62318A9E" w14:textId="77777777" w:rsidTr="5887CBC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D114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4666AA1E" w14:textId="77777777" w:rsidTr="5887CBC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9D8C3" w14:textId="77777777" w:rsidR="0085747A" w:rsidRPr="009C54AE" w:rsidRDefault="00C604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923D7D" w:rsidRPr="009C54AE" w14:paraId="2786482B" w14:textId="77777777" w:rsidTr="5887CBC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2A98C47" w14:textId="77777777" w:rsidTr="5887CBC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962388" w14:textId="285DECD8" w:rsidR="0085747A" w:rsidRPr="009C54AE" w:rsidRDefault="533AB144" w:rsidP="5887CBC7">
            <w:pPr>
              <w:pStyle w:val="Odpowiedzi"/>
              <w:spacing w:beforeAutospacing="1" w:afterAutospacing="1"/>
            </w:pPr>
            <w:r w:rsidRPr="5887CBC7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85747A" w:rsidRPr="009C54AE" w14:paraId="471FE442" w14:textId="77777777" w:rsidTr="5887CBC7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35B565A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E9C2EBB" w14:textId="77777777" w:rsidTr="35B565A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D114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17DF8931" w:rsidR="00015B8F" w:rsidRPr="009C54AE" w:rsidRDefault="1F6A69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5B565A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E5C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40759E" w:rsidRDefault="00D114F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shd w:val="clear" w:color="auto" w:fill="000000" w:themeFill="text1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40759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26696B9" w:rsidR="00E22FBC" w:rsidRPr="009C54AE" w:rsidRDefault="00E22FBC" w:rsidP="5887CB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887CBC7">
        <w:rPr>
          <w:rFonts w:ascii="Corbel" w:hAnsi="Corbel"/>
          <w:smallCaps w:val="0"/>
        </w:rPr>
        <w:t xml:space="preserve">1.3 </w:t>
      </w:r>
      <w:r>
        <w:tab/>
      </w:r>
      <w:r w:rsidRPr="5887CBC7">
        <w:rPr>
          <w:rFonts w:ascii="Corbel" w:hAnsi="Corbel"/>
          <w:smallCaps w:val="0"/>
        </w:rPr>
        <w:t>For</w:t>
      </w:r>
      <w:r w:rsidR="00445970" w:rsidRPr="5887CBC7">
        <w:rPr>
          <w:rFonts w:ascii="Corbel" w:hAnsi="Corbel"/>
          <w:smallCaps w:val="0"/>
        </w:rPr>
        <w:t>ma zaliczenia przedmiotu</w:t>
      </w:r>
      <w:r w:rsidRPr="5887CBC7">
        <w:rPr>
          <w:rFonts w:ascii="Corbel" w:hAnsi="Corbel"/>
          <w:smallCaps w:val="0"/>
        </w:rPr>
        <w:t xml:space="preserve"> (z toku) </w:t>
      </w:r>
      <w:r w:rsidRPr="5887CBC7">
        <w:rPr>
          <w:rFonts w:ascii="Corbel" w:hAnsi="Corbel"/>
          <w:b w:val="0"/>
          <w:smallCaps w:val="0"/>
        </w:rPr>
        <w:t>(egzamin, zaliczenie z oceną, zaliczenie bez oceny)</w:t>
      </w:r>
    </w:p>
    <w:p w14:paraId="45FB081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0E224" w14:textId="77777777" w:rsidR="00E960BB" w:rsidRDefault="00FE5C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49F31CB" w14:textId="77777777" w:rsidR="00FE5CBF" w:rsidRDefault="00FE5C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9DA2353" w14:textId="77777777" w:rsidTr="00745302">
        <w:tc>
          <w:tcPr>
            <w:tcW w:w="9670" w:type="dxa"/>
          </w:tcPr>
          <w:p w14:paraId="4D46C6C7" w14:textId="77777777" w:rsidR="0085747A" w:rsidRPr="009C54AE" w:rsidRDefault="00FE5C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1135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86C05" w14:textId="77777777" w:rsidR="00291828" w:rsidRDefault="0029182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2C2F6C2" w:rsidR="0085747A" w:rsidRPr="00C05F44" w:rsidRDefault="0071620A" w:rsidP="5887CBC7">
      <w:pPr>
        <w:pStyle w:val="Punktygwne"/>
        <w:spacing w:before="0" w:after="0"/>
        <w:rPr>
          <w:rFonts w:ascii="Corbel" w:hAnsi="Corbel"/>
        </w:rPr>
      </w:pPr>
      <w:r w:rsidRPr="5887CBC7">
        <w:rPr>
          <w:rFonts w:ascii="Corbel" w:hAnsi="Corbel"/>
        </w:rPr>
        <w:lastRenderedPageBreak/>
        <w:t>3.</w:t>
      </w:r>
      <w:r w:rsidR="0085747A" w:rsidRPr="5887CBC7">
        <w:rPr>
          <w:rFonts w:ascii="Corbel" w:hAnsi="Corbel"/>
        </w:rPr>
        <w:t xml:space="preserve"> </w:t>
      </w:r>
      <w:r w:rsidR="00A84C85" w:rsidRPr="5887CBC7">
        <w:rPr>
          <w:rFonts w:ascii="Corbel" w:hAnsi="Corbel"/>
        </w:rPr>
        <w:t>cele, efekty uczenia się</w:t>
      </w:r>
      <w:r w:rsidR="0085747A" w:rsidRPr="5887CBC7">
        <w:rPr>
          <w:rFonts w:ascii="Corbel" w:hAnsi="Corbel"/>
        </w:rPr>
        <w:t>, treści Programowe i stosowane metody Dydaktyczne</w:t>
      </w:r>
    </w:p>
    <w:p w14:paraId="410165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E1C3D35" w14:textId="77777777" w:rsidTr="35B565AA">
        <w:tc>
          <w:tcPr>
            <w:tcW w:w="851" w:type="dxa"/>
            <w:vAlign w:val="center"/>
          </w:tcPr>
          <w:p w14:paraId="5372B5A4" w14:textId="77777777" w:rsidR="0085747A" w:rsidRPr="00D114F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7788AF" w14:textId="7388DE26" w:rsidR="0085747A" w:rsidRPr="00D114F8" w:rsidRDefault="00FE5C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5B565AA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="0085747A" w:rsidRPr="009C54AE" w14:paraId="76FED605" w14:textId="77777777" w:rsidTr="35B565AA">
        <w:tc>
          <w:tcPr>
            <w:tcW w:w="851" w:type="dxa"/>
            <w:vAlign w:val="center"/>
          </w:tcPr>
          <w:p w14:paraId="550CF7E8" w14:textId="77777777" w:rsidR="0085747A" w:rsidRPr="00D114F8" w:rsidRDefault="00FE5CB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0B8102" w14:textId="43D72F3C" w:rsidR="0085747A" w:rsidRPr="00D114F8" w:rsidRDefault="00FE5C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5B565AA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aktywnego słuchania, zachowań asertywnych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5887CBC7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82FBBC" w14:textId="0C0D8EB0" w:rsidR="0085747A" w:rsidRPr="009C54AE" w:rsidRDefault="0085747A" w:rsidP="5887CB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87CBC7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1F352D2E" w14:textId="1711AA05" w:rsidR="0085747A" w:rsidRPr="009C54AE" w:rsidRDefault="0085747A" w:rsidP="5887CB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87CBC7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5887CBC7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3A513ECF" w14:textId="77777777" w:rsidTr="5887CBC7">
        <w:tc>
          <w:tcPr>
            <w:tcW w:w="1701" w:type="dxa"/>
          </w:tcPr>
          <w:p w14:paraId="4FCA5964" w14:textId="77777777" w:rsidR="0085747A" w:rsidRPr="00D114F8" w:rsidRDefault="0085747A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4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9E779D" w14:textId="77777777" w:rsidR="0085747A" w:rsidRPr="00D114F8" w:rsidRDefault="009D3026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</w:p>
        </w:tc>
        <w:tc>
          <w:tcPr>
            <w:tcW w:w="1873" w:type="dxa"/>
            <w:vAlign w:val="center"/>
          </w:tcPr>
          <w:p w14:paraId="43CB3487" w14:textId="77777777" w:rsidR="0085747A" w:rsidRPr="00D114F8" w:rsidRDefault="00FE5CBF" w:rsidP="00D114F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w:rsidR="0085747A" w:rsidRPr="009C54AE" w14:paraId="2A56481F" w14:textId="77777777" w:rsidTr="5887CBC7">
        <w:tc>
          <w:tcPr>
            <w:tcW w:w="1701" w:type="dxa"/>
          </w:tcPr>
          <w:p w14:paraId="56A76B19" w14:textId="77777777" w:rsidR="0085747A" w:rsidRPr="00D114F8" w:rsidRDefault="0085747A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8668660" w14:textId="77777777" w:rsidR="0085747A" w:rsidRPr="00D114F8" w:rsidRDefault="009D3026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D114F8" w:rsidRDefault="00FE5CBF" w:rsidP="00D114F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14:paraId="3EB421F2" w14:textId="77777777" w:rsidTr="5887CBC7">
        <w:tc>
          <w:tcPr>
            <w:tcW w:w="1701" w:type="dxa"/>
          </w:tcPr>
          <w:p w14:paraId="41960800" w14:textId="77777777" w:rsidR="0085747A" w:rsidRPr="00D114F8" w:rsidRDefault="004F057D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212E303" w14:textId="77777777" w:rsidR="0085747A" w:rsidRPr="00D114F8" w:rsidRDefault="009D3026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</w:p>
        </w:tc>
        <w:tc>
          <w:tcPr>
            <w:tcW w:w="1873" w:type="dxa"/>
            <w:vAlign w:val="center"/>
          </w:tcPr>
          <w:p w14:paraId="5F2E2896" w14:textId="77777777" w:rsidR="0085747A" w:rsidRPr="00D114F8" w:rsidRDefault="00FE5CBF" w:rsidP="00D114F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="00FE5CBF" w:rsidRPr="009C54AE" w14:paraId="37EEE288" w14:textId="77777777" w:rsidTr="5887CBC7">
        <w:tc>
          <w:tcPr>
            <w:tcW w:w="1701" w:type="dxa"/>
          </w:tcPr>
          <w:p w14:paraId="78C3198C" w14:textId="77777777" w:rsidR="00FE5CBF" w:rsidRPr="00D114F8" w:rsidRDefault="004F057D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DDB7DD3" w14:textId="77777777" w:rsidR="00FE5CBF" w:rsidRPr="00D114F8" w:rsidRDefault="009D3026" w:rsidP="00D114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</w:p>
        </w:tc>
        <w:tc>
          <w:tcPr>
            <w:tcW w:w="1873" w:type="dxa"/>
            <w:vAlign w:val="center"/>
          </w:tcPr>
          <w:p w14:paraId="2986E80C" w14:textId="77777777" w:rsidR="00FE5CBF" w:rsidRPr="00D114F8" w:rsidRDefault="00FE5CBF" w:rsidP="00D114F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FB78278" w14:textId="77777777" w:rsidTr="00923D7D">
        <w:tc>
          <w:tcPr>
            <w:tcW w:w="9639" w:type="dxa"/>
          </w:tcPr>
          <w:p w14:paraId="1FC3994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3026" w:rsidRPr="009C54AE" w14:paraId="55225495" w14:textId="77777777" w:rsidTr="00151588">
        <w:tc>
          <w:tcPr>
            <w:tcW w:w="9639" w:type="dxa"/>
          </w:tcPr>
          <w:p w14:paraId="5D69D229" w14:textId="77777777" w:rsidR="009D3026" w:rsidRPr="009D3026" w:rsidRDefault="009D3026" w:rsidP="0015158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3026" w:rsidRPr="00F438B4" w14:paraId="62460E33" w14:textId="77777777" w:rsidTr="00151588">
        <w:tc>
          <w:tcPr>
            <w:tcW w:w="9639" w:type="dxa"/>
          </w:tcPr>
          <w:p w14:paraId="3A13F76D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9D3026" w:rsidRPr="00F438B4" w14:paraId="4CDE3023" w14:textId="77777777" w:rsidTr="00151588">
        <w:tc>
          <w:tcPr>
            <w:tcW w:w="9639" w:type="dxa"/>
          </w:tcPr>
          <w:p w14:paraId="2753AEFB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9D3026" w:rsidRPr="00F438B4" w14:paraId="2B0DEF73" w14:textId="77777777" w:rsidTr="00151588">
        <w:tc>
          <w:tcPr>
            <w:tcW w:w="9639" w:type="dxa"/>
          </w:tcPr>
          <w:p w14:paraId="2A74F50E" w14:textId="77777777" w:rsidR="009D3026" w:rsidRPr="009D3026" w:rsidRDefault="00AA4627" w:rsidP="00AA46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. Wyrażanie zrozumienia </w:t>
            </w:r>
            <w:r>
              <w:rPr>
                <w:rFonts w:ascii="Corbel" w:hAnsi="Corbel"/>
                <w:sz w:val="24"/>
                <w:szCs w:val="24"/>
              </w:rPr>
              <w:t>i empatii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D3026" w:rsidRPr="00F438B4" w14:paraId="65E2D9A1" w14:textId="77777777" w:rsidTr="00151588">
        <w:tc>
          <w:tcPr>
            <w:tcW w:w="9639" w:type="dxa"/>
          </w:tcPr>
          <w:p w14:paraId="558CE87E" w14:textId="77777777" w:rsidR="009D3026" w:rsidRPr="009D3026" w:rsidRDefault="00AA4627" w:rsidP="009D30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. Konflikty i </w:t>
            </w:r>
            <w:r w:rsidR="009D3026">
              <w:rPr>
                <w:rFonts w:ascii="Corbel" w:hAnsi="Corbel"/>
                <w:sz w:val="24"/>
                <w:szCs w:val="24"/>
              </w:rPr>
              <w:t>bariery w komunikacji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D3026" w:rsidRPr="00F438B4" w14:paraId="5AE73510" w14:textId="77777777" w:rsidTr="00151588">
        <w:tc>
          <w:tcPr>
            <w:tcW w:w="9639" w:type="dxa"/>
          </w:tcPr>
          <w:p w14:paraId="63F8D123" w14:textId="77777777" w:rsidR="009D3026" w:rsidRPr="009D3026" w:rsidRDefault="00AA4627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  <w:tr w:rsidR="009D3026" w:rsidRPr="00F438B4" w14:paraId="72788F10" w14:textId="77777777" w:rsidTr="009D3026">
        <w:trPr>
          <w:trHeight w:val="235"/>
        </w:trPr>
        <w:tc>
          <w:tcPr>
            <w:tcW w:w="9639" w:type="dxa"/>
          </w:tcPr>
          <w:p w14:paraId="29314C44" w14:textId="77777777" w:rsidR="009D3026" w:rsidRPr="009D3026" w:rsidRDefault="00AA4627" w:rsidP="009D30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9D3026" w:rsidRPr="009D3026">
              <w:rPr>
                <w:rFonts w:ascii="Corbel" w:hAnsi="Corbel"/>
                <w:sz w:val="24"/>
                <w:szCs w:val="24"/>
              </w:rPr>
              <w:t xml:space="preserve">. </w:t>
            </w:r>
            <w:r w:rsidR="009D3026"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A82A7F" w:rsidRDefault="00A82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6BC59F" w14:textId="77777777" w:rsidR="0085747A" w:rsidRPr="009C54AE" w:rsidRDefault="009D302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24245845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10913EA" w:rsidR="0085747A" w:rsidRPr="009C54AE" w:rsidRDefault="00A84C85" w:rsidP="5887CB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2EB0BC88"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6B60DC3" w14:textId="77777777" w:rsidTr="24245845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B3B0101" w14:textId="57934648" w:rsidR="0085747A" w:rsidRPr="00291828" w:rsidRDefault="22E3A590" w:rsidP="00291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4245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D11BFB" w14:textId="77777777" w:rsidR="0085747A" w:rsidRPr="00291828" w:rsidRDefault="00A82A7F" w:rsidP="00291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9C54AE" w14:paraId="33EC52FD" w14:textId="77777777" w:rsidTr="24245845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FEDE32" w14:textId="77777777" w:rsidR="0085747A" w:rsidRPr="00291828" w:rsidRDefault="00A82A7F" w:rsidP="00291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9D4CA53" w14:textId="77777777" w:rsidR="0085747A" w:rsidRPr="00291828" w:rsidRDefault="00A82A7F" w:rsidP="00291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82A7F" w:rsidRPr="009C54AE" w14:paraId="08D54EDE" w14:textId="77777777" w:rsidTr="24245845">
        <w:tc>
          <w:tcPr>
            <w:tcW w:w="1985" w:type="dxa"/>
          </w:tcPr>
          <w:p w14:paraId="002D746F" w14:textId="77777777" w:rsidR="00A82A7F" w:rsidRPr="009C54AE" w:rsidRDefault="00A82A7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3320AB" w14:textId="77777777" w:rsidR="00A82A7F" w:rsidRPr="00291828" w:rsidRDefault="00A82A7F" w:rsidP="00291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50222F" w14:textId="77777777" w:rsidR="00A82A7F" w:rsidRPr="00291828" w:rsidRDefault="00A82A7F" w:rsidP="00291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82A7F" w:rsidRPr="009C54AE" w14:paraId="7E235824" w14:textId="77777777" w:rsidTr="24245845">
        <w:tc>
          <w:tcPr>
            <w:tcW w:w="1985" w:type="dxa"/>
          </w:tcPr>
          <w:p w14:paraId="24833BF9" w14:textId="77777777" w:rsidR="00A82A7F" w:rsidRPr="009C54AE" w:rsidRDefault="00A82A7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A23F963" w14:textId="4DD872C6" w:rsidR="00A82A7F" w:rsidRPr="00291828" w:rsidRDefault="470D6CC6" w:rsidP="00291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4245845">
              <w:rPr>
                <w:rFonts w:ascii="Corbel" w:hAnsi="Corbel"/>
                <w:sz w:val="24"/>
                <w:szCs w:val="24"/>
              </w:rPr>
              <w:t>O</w:t>
            </w:r>
            <w:r w:rsidR="00A82A7F" w:rsidRPr="24245845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26" w:type="dxa"/>
            <w:vAlign w:val="center"/>
          </w:tcPr>
          <w:p w14:paraId="7B5B3080" w14:textId="77777777" w:rsidR="00A82A7F" w:rsidRPr="00291828" w:rsidRDefault="00A82A7F" w:rsidP="00291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62F7076" w14:textId="77777777" w:rsidTr="24245845">
        <w:tc>
          <w:tcPr>
            <w:tcW w:w="9670" w:type="dxa"/>
          </w:tcPr>
          <w:p w14:paraId="704BDB4D" w14:textId="77777777" w:rsidR="0085747A" w:rsidRDefault="00A82A7F" w:rsidP="242458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4245845"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14:paraId="0E179F10" w14:textId="13C87EC9" w:rsidR="0085747A" w:rsidRPr="00D114F8" w:rsidRDefault="0085747A" w:rsidP="24245845">
            <w:pPr>
              <w:pStyle w:val="Punktygwne"/>
              <w:spacing w:before="0" w:after="0"/>
              <w:ind w:left="708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1CE27AA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21DA50" w14:textId="77777777" w:rsidTr="1CE27AA8">
        <w:tc>
          <w:tcPr>
            <w:tcW w:w="4962" w:type="dxa"/>
          </w:tcPr>
          <w:p w14:paraId="5FFF5B85" w14:textId="77777777" w:rsidR="0085747A" w:rsidRPr="009C54AE" w:rsidRDefault="00C61DC5" w:rsidP="004B24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DFC760A" w:rsidR="0085747A" w:rsidRPr="009C54AE" w:rsidRDefault="41AEF02B" w:rsidP="35B565AA">
            <w:pPr>
              <w:pStyle w:val="Akapitzlist"/>
              <w:spacing w:after="0" w:line="240" w:lineRule="auto"/>
              <w:ind w:left="0"/>
              <w:jc w:val="center"/>
            </w:pPr>
            <w:r w:rsidRPr="35B565AA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5D8EB871" w14:textId="77777777" w:rsidTr="1CE27AA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9C54AE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D902707" w14:textId="77777777" w:rsidTr="1CE27AA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BB8B783" w14:textId="31A311DF" w:rsidR="00C61DC5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CE27AA8">
              <w:rPr>
                <w:rFonts w:ascii="Corbel" w:hAnsi="Corbel"/>
                <w:sz w:val="24"/>
                <w:szCs w:val="24"/>
              </w:rPr>
              <w:t>Przygotowanie do zajęć –</w:t>
            </w:r>
            <w:r w:rsidR="52BFC22F" w:rsidRPr="1CE27AA8">
              <w:rPr>
                <w:rFonts w:ascii="Corbel" w:hAnsi="Corbel"/>
                <w:sz w:val="24"/>
                <w:szCs w:val="24"/>
              </w:rPr>
              <w:t>3</w:t>
            </w:r>
            <w:r w:rsidR="645594FA" w:rsidRPr="1CE27AA8">
              <w:rPr>
                <w:rFonts w:ascii="Corbel" w:hAnsi="Corbel"/>
                <w:sz w:val="24"/>
                <w:szCs w:val="24"/>
              </w:rPr>
              <w:t>2</w:t>
            </w:r>
          </w:p>
          <w:p w14:paraId="4F31E59E" w14:textId="4A8E08D1" w:rsidR="24245845" w:rsidRDefault="24245845" w:rsidP="242458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3D4B54" w14:textId="6427FD4D" w:rsidR="00A82A7F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4245845">
              <w:rPr>
                <w:rFonts w:ascii="Corbel" w:hAnsi="Corbel"/>
                <w:sz w:val="24"/>
                <w:szCs w:val="24"/>
              </w:rPr>
              <w:t xml:space="preserve">Studiowanie literatury - </w:t>
            </w:r>
            <w:r w:rsidR="361894E4" w:rsidRPr="24245845">
              <w:rPr>
                <w:rFonts w:ascii="Corbel" w:hAnsi="Corbel"/>
                <w:sz w:val="24"/>
                <w:szCs w:val="24"/>
              </w:rPr>
              <w:t>35</w:t>
            </w:r>
          </w:p>
          <w:p w14:paraId="2368C20C" w14:textId="531495F6" w:rsidR="00A82A7F" w:rsidRPr="009C54AE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E790A6D" w14:textId="77777777" w:rsidTr="1CE27AA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DB4977" w14:textId="66015445" w:rsidR="0085747A" w:rsidRPr="009C54AE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CE27AA8">
              <w:rPr>
                <w:rFonts w:ascii="Corbel" w:hAnsi="Corbel"/>
                <w:sz w:val="24"/>
                <w:szCs w:val="24"/>
              </w:rPr>
              <w:t>7</w:t>
            </w:r>
            <w:r w:rsidR="3F124DB1" w:rsidRPr="1CE27AA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42922784" w14:textId="77777777" w:rsidTr="1CE27AA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A82A7F" w:rsidP="001135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FFFFDD" w14:textId="77777777" w:rsidTr="24245845">
        <w:trPr>
          <w:trHeight w:val="397"/>
        </w:trPr>
        <w:tc>
          <w:tcPr>
            <w:tcW w:w="7513" w:type="dxa"/>
          </w:tcPr>
          <w:p w14:paraId="729C9695" w14:textId="77777777" w:rsidR="00A82A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112EE7" w14:textId="17EEC6F7" w:rsidR="00A82A7F" w:rsidRPr="00A82A7F" w:rsidRDefault="00A82A7F" w:rsidP="5887CBC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5887CBC7">
              <w:rPr>
                <w:rFonts w:ascii="Corbel" w:hAnsi="Corbel"/>
                <w:b w:val="0"/>
                <w:smallCaps w:val="0"/>
              </w:rPr>
              <w:t xml:space="preserve">J. Stewart,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 w:rsidRPr="5887CBC7">
              <w:rPr>
                <w:rFonts w:ascii="Corbel" w:hAnsi="Corbel"/>
                <w:b w:val="0"/>
                <w:smallCaps w:val="0"/>
              </w:rPr>
              <w:t>, Warszawa 2014</w:t>
            </w:r>
          </w:p>
          <w:p w14:paraId="5D898C0E" w14:textId="5813C939" w:rsidR="00A82A7F" w:rsidRPr="00A82A7F" w:rsidRDefault="00A82A7F" w:rsidP="5887CBC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5887CBC7">
              <w:rPr>
                <w:rFonts w:ascii="Corbel" w:hAnsi="Corbel"/>
                <w:b w:val="0"/>
                <w:smallCaps w:val="0"/>
              </w:rPr>
              <w:t xml:space="preserve">P. </w:t>
            </w:r>
            <w:proofErr w:type="spellStart"/>
            <w:r w:rsidRPr="5887CBC7">
              <w:rPr>
                <w:rFonts w:ascii="Corbel" w:hAnsi="Corbel"/>
                <w:b w:val="0"/>
                <w:smallCaps w:val="0"/>
              </w:rPr>
              <w:t>Petrie</w:t>
            </w:r>
            <w:proofErr w:type="spellEnd"/>
            <w:r w:rsidRPr="5887CBC7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 w:rsidRPr="5887CBC7">
              <w:rPr>
                <w:rFonts w:ascii="Corbel" w:hAnsi="Corbel"/>
                <w:b w:val="0"/>
                <w:smallCaps w:val="0"/>
              </w:rPr>
              <w:t>.</w:t>
            </w:r>
            <w:r w:rsidR="1C953AA7" w:rsidRPr="5887CBC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87CBC7">
              <w:rPr>
                <w:rFonts w:ascii="Corbel" w:hAnsi="Corbel"/>
                <w:b w:val="0"/>
                <w:smallCaps w:val="0"/>
              </w:rPr>
              <w:t>Poznań 2011.</w:t>
            </w:r>
          </w:p>
          <w:p w14:paraId="3CD78EE5" w14:textId="30FD68B0" w:rsidR="00A82A7F" w:rsidRPr="00A82A7F" w:rsidRDefault="00A82A7F" w:rsidP="5887CBC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87CBC7">
              <w:rPr>
                <w:rFonts w:ascii="Corbel" w:hAnsi="Corbel"/>
                <w:b w:val="0"/>
                <w:smallCaps w:val="0"/>
              </w:rPr>
              <w:t>Pease</w:t>
            </w:r>
            <w:proofErr w:type="spellEnd"/>
            <w:r w:rsidRPr="5887CBC7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 w:rsidRPr="5887CBC7">
              <w:rPr>
                <w:rFonts w:ascii="Corbel" w:hAnsi="Corbel"/>
                <w:b w:val="0"/>
                <w:smallCaps w:val="0"/>
              </w:rPr>
              <w:t>,</w:t>
            </w:r>
            <w:r w:rsidR="075A86ED" w:rsidRPr="5887CBC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87CBC7">
              <w:rPr>
                <w:rFonts w:ascii="Corbel" w:hAnsi="Corbel"/>
                <w:b w:val="0"/>
                <w:smallCaps w:val="0"/>
              </w:rPr>
              <w:t>Warszawa 2011.</w:t>
            </w:r>
          </w:p>
          <w:p w14:paraId="4D03EFFC" w14:textId="07609C61" w:rsidR="00A82A7F" w:rsidRPr="00D114F8" w:rsidRDefault="00A82A7F" w:rsidP="00D114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40759E">
              <w:rPr>
                <w:rFonts w:ascii="Corbel" w:hAnsi="Corbel"/>
                <w:sz w:val="24"/>
                <w:szCs w:val="24"/>
              </w:rPr>
              <w:t>R. B. Adler, L.B. Rosenfeld, R.F. Proktor</w:t>
            </w:r>
            <w:r w:rsidRPr="0040759E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5887CBC7">
              <w:rPr>
                <w:rFonts w:ascii="Corbel" w:hAnsi="Corbel"/>
                <w:i/>
                <w:iCs/>
                <w:sz w:val="24"/>
                <w:szCs w:val="24"/>
              </w:rPr>
              <w:t>Relacje interpersonalne. Proces porozumiewania się</w:t>
            </w:r>
            <w:r w:rsidRPr="5887CBC7">
              <w:rPr>
                <w:rFonts w:ascii="Corbel" w:hAnsi="Corbel"/>
                <w:sz w:val="24"/>
                <w:szCs w:val="24"/>
              </w:rPr>
              <w:t>. Poznań 2006.</w:t>
            </w:r>
          </w:p>
          <w:p w14:paraId="6E8639CA" w14:textId="67B8F07A" w:rsidR="7962E10B" w:rsidRDefault="6E8618D0" w:rsidP="3F1A0FE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</w:pPr>
            <w:r w:rsidRPr="5887CBC7">
              <w:rPr>
                <w:rFonts w:ascii="Corbel" w:eastAsia="Corbel" w:hAnsi="Corbel" w:cs="Corbel"/>
                <w:sz w:val="24"/>
                <w:szCs w:val="24"/>
              </w:rPr>
              <w:t xml:space="preserve">K. </w:t>
            </w:r>
            <w:proofErr w:type="spellStart"/>
            <w:r w:rsidRPr="5887CBC7">
              <w:rPr>
                <w:rFonts w:ascii="Corbel" w:eastAsia="Corbel" w:hAnsi="Corbel" w:cs="Corbel"/>
                <w:sz w:val="24"/>
                <w:szCs w:val="24"/>
              </w:rPr>
              <w:t>Barge</w:t>
            </w:r>
            <w:proofErr w:type="spellEnd"/>
            <w:r w:rsidRPr="5887CBC7">
              <w:rPr>
                <w:rFonts w:ascii="Corbel" w:eastAsia="Corbel" w:hAnsi="Corbel" w:cs="Corbel"/>
                <w:sz w:val="24"/>
                <w:szCs w:val="24"/>
              </w:rPr>
              <w:t xml:space="preserve">, S. </w:t>
            </w:r>
            <w:proofErr w:type="spellStart"/>
            <w:r w:rsidRPr="5887CBC7">
              <w:rPr>
                <w:rFonts w:ascii="Corbel" w:eastAsia="Corbel" w:hAnsi="Corbel" w:cs="Corbel"/>
                <w:sz w:val="24"/>
                <w:szCs w:val="24"/>
              </w:rPr>
              <w:t>Morreale</w:t>
            </w:r>
            <w:proofErr w:type="spellEnd"/>
            <w:r w:rsidRPr="5887CBC7">
              <w:rPr>
                <w:rFonts w:ascii="Corbel" w:eastAsia="Corbel" w:hAnsi="Corbel" w:cs="Corbel"/>
                <w:sz w:val="24"/>
                <w:szCs w:val="24"/>
              </w:rPr>
              <w:t xml:space="preserve">, B. </w:t>
            </w:r>
            <w:proofErr w:type="spellStart"/>
            <w:r w:rsidRPr="5887CBC7">
              <w:rPr>
                <w:rFonts w:ascii="Corbel" w:eastAsia="Corbel" w:hAnsi="Corbel" w:cs="Corbel"/>
                <w:sz w:val="24"/>
                <w:szCs w:val="24"/>
              </w:rPr>
              <w:t>Spitzberg</w:t>
            </w:r>
            <w:proofErr w:type="spellEnd"/>
            <w:r w:rsidRPr="5887CBC7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Pr="5887CBC7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Komunikacja między ludźmi,</w:t>
            </w:r>
            <w:r w:rsidRPr="5887CBC7">
              <w:rPr>
                <w:rFonts w:ascii="Corbel" w:eastAsia="Corbel" w:hAnsi="Corbel" w:cs="Corbel"/>
                <w:sz w:val="24"/>
                <w:szCs w:val="24"/>
              </w:rPr>
              <w:t xml:space="preserve"> War</w:t>
            </w:r>
            <w:r w:rsidRPr="5887CBC7">
              <w:rPr>
                <w:rFonts w:ascii="Corbel" w:eastAsia="Corbel" w:hAnsi="Corbel" w:cs="Corbel"/>
                <w:sz w:val="24"/>
                <w:szCs w:val="24"/>
              </w:rPr>
              <w:lastRenderedPageBreak/>
              <w:t>szawa 2015.</w:t>
            </w:r>
          </w:p>
          <w:p w14:paraId="3D5FC52E" w14:textId="0157BC02" w:rsidR="00A82A7F" w:rsidRPr="009C54AE" w:rsidRDefault="00A82A7F" w:rsidP="2424584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24245845">
              <w:rPr>
                <w:rFonts w:ascii="Corbel" w:hAnsi="Corbel"/>
                <w:b w:val="0"/>
              </w:rPr>
              <w:t xml:space="preserve">K. Bocheńska-Włostowska. </w:t>
            </w:r>
            <w:r w:rsidRPr="24245845">
              <w:rPr>
                <w:rFonts w:ascii="Corbel" w:hAnsi="Corbel"/>
                <w:b w:val="0"/>
                <w:i/>
                <w:iCs/>
              </w:rPr>
              <w:t>Akademia umiejętności interpersonalnych</w:t>
            </w:r>
            <w:r w:rsidRPr="24245845">
              <w:rPr>
                <w:rFonts w:ascii="Corbel" w:hAnsi="Corbel"/>
                <w:b w:val="0"/>
              </w:rPr>
              <w:t>. Kraków 2009.</w:t>
            </w:r>
          </w:p>
        </w:tc>
      </w:tr>
      <w:tr w:rsidR="0085747A" w:rsidRPr="009C54AE" w14:paraId="58223E65" w14:textId="77777777" w:rsidTr="24245845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822CFF2" w14:textId="71241AC7" w:rsidR="00A82A7F" w:rsidRPr="00A82A7F" w:rsidRDefault="00A82A7F" w:rsidP="5887CBC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5887CBC7"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 w:rsidRPr="5887CBC7">
              <w:rPr>
                <w:rFonts w:ascii="Corbel" w:hAnsi="Corbel"/>
                <w:b w:val="0"/>
                <w:smallCaps w:val="0"/>
              </w:rPr>
              <w:t>Leary</w:t>
            </w:r>
            <w:proofErr w:type="spellEnd"/>
            <w:r w:rsidRPr="5887CBC7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</w:rPr>
              <w:t>Wywierania wrażenia na innych,</w:t>
            </w:r>
            <w:r w:rsidRPr="5887CBC7">
              <w:rPr>
                <w:rFonts w:ascii="Corbel" w:hAnsi="Corbel"/>
                <w:b w:val="0"/>
                <w:smallCaps w:val="0"/>
              </w:rPr>
              <w:t xml:space="preserve"> Gdańsk 2007.</w:t>
            </w:r>
          </w:p>
          <w:p w14:paraId="644F5C8F" w14:textId="07041B23" w:rsidR="00A82A7F" w:rsidRPr="00A82A7F" w:rsidRDefault="122F4A48" w:rsidP="5887CBC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</w:t>
            </w:r>
            <w:r w:rsidR="64A69671" w:rsidRPr="5887CBC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87CBC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słowa</w:t>
            </w:r>
            <w:r w:rsidR="17E16022" w:rsidRPr="5887CBC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. Podręcznik dla studentów pedagogiki przedszkolnej </w:t>
            </w:r>
            <w:r w:rsidR="6CBD951A" w:rsidRPr="5887CBC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 wczesnoszkolnej</w:t>
            </w:r>
            <w:r w:rsidR="6CBD951A"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Rzeszów </w:t>
            </w:r>
            <w:r w:rsidR="2479703F" w:rsidRPr="5887CBC7">
              <w:rPr>
                <w:rFonts w:ascii="Corbel" w:hAnsi="Corbel"/>
                <w:b w:val="0"/>
                <w:smallCaps w:val="0"/>
                <w:color w:val="000000" w:themeColor="text1"/>
              </w:rPr>
              <w:t>2017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E8C2" w14:textId="77777777" w:rsidR="007D6AFE" w:rsidRDefault="007D6AFE" w:rsidP="00C16ABF">
      <w:pPr>
        <w:spacing w:after="0" w:line="240" w:lineRule="auto"/>
      </w:pPr>
      <w:r>
        <w:separator/>
      </w:r>
    </w:p>
  </w:endnote>
  <w:endnote w:type="continuationSeparator" w:id="0">
    <w:p w14:paraId="0BD3D3EE" w14:textId="77777777" w:rsidR="007D6AFE" w:rsidRDefault="007D6A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310D" w14:textId="77777777" w:rsidR="007D6AFE" w:rsidRDefault="007D6AFE" w:rsidP="00C16ABF">
      <w:pPr>
        <w:spacing w:after="0" w:line="240" w:lineRule="auto"/>
      </w:pPr>
      <w:r>
        <w:separator/>
      </w:r>
    </w:p>
  </w:footnote>
  <w:footnote w:type="continuationSeparator" w:id="0">
    <w:p w14:paraId="27CB86E2" w14:textId="77777777" w:rsidR="007D6AFE" w:rsidRDefault="007D6AF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C340A"/>
    <w:multiLevelType w:val="hybridMultilevel"/>
    <w:tmpl w:val="3E746AC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A145F7"/>
    <w:multiLevelType w:val="hybridMultilevel"/>
    <w:tmpl w:val="CE7ADB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443137">
    <w:abstractNumId w:val="1"/>
  </w:num>
  <w:num w:numId="2" w16cid:durableId="666597872">
    <w:abstractNumId w:val="3"/>
  </w:num>
  <w:num w:numId="3" w16cid:durableId="127825982">
    <w:abstractNumId w:val="4"/>
  </w:num>
  <w:num w:numId="4" w16cid:durableId="1922792392">
    <w:abstractNumId w:val="2"/>
  </w:num>
  <w:num w:numId="5" w16cid:durableId="13056255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5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2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CC4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59E"/>
    <w:rsid w:val="00414E3C"/>
    <w:rsid w:val="0042244A"/>
    <w:rsid w:val="0042745A"/>
    <w:rsid w:val="00431D5C"/>
    <w:rsid w:val="004362C6"/>
    <w:rsid w:val="00437C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409"/>
    <w:rsid w:val="004B414D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A40"/>
    <w:rsid w:val="0056696D"/>
    <w:rsid w:val="00573EF9"/>
    <w:rsid w:val="0059484D"/>
    <w:rsid w:val="005A0855"/>
    <w:rsid w:val="005A3196"/>
    <w:rsid w:val="005A7B3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D4B"/>
    <w:rsid w:val="00647FA8"/>
    <w:rsid w:val="00650C5F"/>
    <w:rsid w:val="00654934"/>
    <w:rsid w:val="006620D9"/>
    <w:rsid w:val="00671958"/>
    <w:rsid w:val="00675843"/>
    <w:rsid w:val="00696477"/>
    <w:rsid w:val="006A144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C9F"/>
    <w:rsid w:val="007C3299"/>
    <w:rsid w:val="007C3BCC"/>
    <w:rsid w:val="007C4546"/>
    <w:rsid w:val="007D6AFE"/>
    <w:rsid w:val="007D6E56"/>
    <w:rsid w:val="007F1652"/>
    <w:rsid w:val="007F4155"/>
    <w:rsid w:val="0081554D"/>
    <w:rsid w:val="0081707E"/>
    <w:rsid w:val="008449B3"/>
    <w:rsid w:val="0085747A"/>
    <w:rsid w:val="0088271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CC5"/>
    <w:rsid w:val="009A78D9"/>
    <w:rsid w:val="009C1331"/>
    <w:rsid w:val="009C3E31"/>
    <w:rsid w:val="009C54AE"/>
    <w:rsid w:val="009C788E"/>
    <w:rsid w:val="009D1F05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A7F"/>
    <w:rsid w:val="00A84C85"/>
    <w:rsid w:val="00A97DE1"/>
    <w:rsid w:val="00AA462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F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EC8"/>
    <w:rsid w:val="00C54663"/>
    <w:rsid w:val="00C54E3C"/>
    <w:rsid w:val="00C56036"/>
    <w:rsid w:val="00C604D3"/>
    <w:rsid w:val="00C61DC5"/>
    <w:rsid w:val="00C67E92"/>
    <w:rsid w:val="00C70A26"/>
    <w:rsid w:val="00C72956"/>
    <w:rsid w:val="00C766DF"/>
    <w:rsid w:val="00C94B98"/>
    <w:rsid w:val="00CA2B96"/>
    <w:rsid w:val="00CA5089"/>
    <w:rsid w:val="00CB42CB"/>
    <w:rsid w:val="00CC31E5"/>
    <w:rsid w:val="00CD6897"/>
    <w:rsid w:val="00CE5BAC"/>
    <w:rsid w:val="00CF25BE"/>
    <w:rsid w:val="00CF78ED"/>
    <w:rsid w:val="00D02B25"/>
    <w:rsid w:val="00D02EBA"/>
    <w:rsid w:val="00D114F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ABD"/>
    <w:rsid w:val="00E63348"/>
    <w:rsid w:val="00E77E88"/>
    <w:rsid w:val="00E8107D"/>
    <w:rsid w:val="00E960BB"/>
    <w:rsid w:val="00E963F6"/>
    <w:rsid w:val="00EA2074"/>
    <w:rsid w:val="00EA4832"/>
    <w:rsid w:val="00EA4E9D"/>
    <w:rsid w:val="00EC4899"/>
    <w:rsid w:val="00ED03AB"/>
    <w:rsid w:val="00ED32D2"/>
    <w:rsid w:val="00ED60B0"/>
    <w:rsid w:val="00EE32DE"/>
    <w:rsid w:val="00EE5457"/>
    <w:rsid w:val="00F070AB"/>
    <w:rsid w:val="00F17567"/>
    <w:rsid w:val="00F27A7B"/>
    <w:rsid w:val="00F526AF"/>
    <w:rsid w:val="00F617C3"/>
    <w:rsid w:val="00F7066B"/>
    <w:rsid w:val="00F717E0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075A86ED"/>
    <w:rsid w:val="122F4A48"/>
    <w:rsid w:val="133481B7"/>
    <w:rsid w:val="17E16022"/>
    <w:rsid w:val="1B0E14B3"/>
    <w:rsid w:val="1C953AA7"/>
    <w:rsid w:val="1CE27AA8"/>
    <w:rsid w:val="1F6A69BE"/>
    <w:rsid w:val="1FB3C3C7"/>
    <w:rsid w:val="22E3A590"/>
    <w:rsid w:val="24050AA5"/>
    <w:rsid w:val="24245845"/>
    <w:rsid w:val="2479703F"/>
    <w:rsid w:val="2DBF74B5"/>
    <w:rsid w:val="2DF264F4"/>
    <w:rsid w:val="2E7D03D8"/>
    <w:rsid w:val="2EA73B36"/>
    <w:rsid w:val="2EB0BC88"/>
    <w:rsid w:val="31AE3BA8"/>
    <w:rsid w:val="35793A74"/>
    <w:rsid w:val="35B565AA"/>
    <w:rsid w:val="35BABC53"/>
    <w:rsid w:val="361894E4"/>
    <w:rsid w:val="3C16D9AE"/>
    <w:rsid w:val="3C994149"/>
    <w:rsid w:val="3F124DB1"/>
    <w:rsid w:val="3F1A0FE9"/>
    <w:rsid w:val="41AEF02B"/>
    <w:rsid w:val="470D6CC6"/>
    <w:rsid w:val="47D8CEE5"/>
    <w:rsid w:val="4B460615"/>
    <w:rsid w:val="4E163327"/>
    <w:rsid w:val="52BFC22F"/>
    <w:rsid w:val="533AB144"/>
    <w:rsid w:val="56531D65"/>
    <w:rsid w:val="57337AED"/>
    <w:rsid w:val="5887CBC7"/>
    <w:rsid w:val="5AF244FE"/>
    <w:rsid w:val="645594FA"/>
    <w:rsid w:val="64A69671"/>
    <w:rsid w:val="67295F9F"/>
    <w:rsid w:val="69319115"/>
    <w:rsid w:val="69DDC0AB"/>
    <w:rsid w:val="6A968FD4"/>
    <w:rsid w:val="6CBD951A"/>
    <w:rsid w:val="6E8618D0"/>
    <w:rsid w:val="7962E10B"/>
    <w:rsid w:val="7BAE41AD"/>
    <w:rsid w:val="7D0ED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5EB2"/>
  <w15:docId w15:val="{84FA3A34-5E01-4121-B948-44645630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35C1E-3D21-4FB6-B8D1-A0C2A0EBB4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6E5986-67C8-45CC-94A9-4DBDEC5D9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B9AEB-B3A6-4DC7-8412-C7575FDA7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DED52-80E4-45AF-96B2-849B32B06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655</Words>
  <Characters>3936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24</cp:revision>
  <cp:lastPrinted>2019-02-06T12:12:00Z</cp:lastPrinted>
  <dcterms:created xsi:type="dcterms:W3CDTF">2019-11-28T11:22:00Z</dcterms:created>
  <dcterms:modified xsi:type="dcterms:W3CDTF">2025-05-18T10:34:00Z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